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A66402" w:rsidRPr="00A66402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Βελόνες </w:t>
            </w:r>
            <w:proofErr w:type="spellStart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A66402" w:rsidRPr="00A66402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66402" w:rsidRPr="00A66402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66402" w:rsidRPr="00A66402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6640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66402" w:rsidRPr="00A66402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402" w:rsidRPr="00A66402" w:rsidRDefault="00A66402" w:rsidP="00A6640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Βελόνες </w:t>
            </w:r>
            <w:proofErr w:type="spellStart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>αιματοληψίας</w:t>
            </w:r>
            <w:proofErr w:type="spellEnd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>No</w:t>
            </w:r>
            <w:proofErr w:type="spellEnd"/>
            <w:r w:rsidRPr="00A6640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18G, από ανοξείδωτο ατσάλι α΄ ποιότητας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66402" w:rsidRPr="00A66402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6402" w:rsidRPr="00A66402" w:rsidRDefault="00A66402" w:rsidP="00A66402">
            <w:pPr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Μέγεθος: 26G x ½΄΄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66402" w:rsidRPr="00A66402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6402" w:rsidRPr="00A66402" w:rsidRDefault="00A66402" w:rsidP="00A66402">
            <w:pPr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Χρώμα: καφέ, για ακριβή ταυτοποίηση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A66402" w:rsidRPr="00A66402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Αποστειρωμένες και ατομικά συσκευασμένες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66402" w:rsidRPr="00A66402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6402" w:rsidRPr="00A66402" w:rsidRDefault="00A66402" w:rsidP="00A66402">
            <w:pPr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A66402" w:rsidRPr="00A66402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6640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66402">
              <w:rPr>
                <w:rFonts w:ascii="Tahoma" w:hAnsi="Tahoma" w:cs="Tahoma"/>
                <w:sz w:val="18"/>
                <w:szCs w:val="18"/>
              </w:rPr>
              <w:t>10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66402" w:rsidRPr="00A66402" w:rsidRDefault="00A66402" w:rsidP="00A66402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66402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8CB6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64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2025-11-24T17:48:00Z</dcterms:created>
  <dcterms:modified xsi:type="dcterms:W3CDTF">2025-11-24T17:48:00Z</dcterms:modified>
</cp:coreProperties>
</file>